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78" w:rsidRPr="001A2D44" w:rsidRDefault="00812C78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812C78" w:rsidRPr="00C3159D" w:rsidRDefault="00812C78" w:rsidP="00AE29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b/>
          <w:sz w:val="28"/>
          <w:szCs w:val="28"/>
        </w:rPr>
        <w:t>«</w:t>
      </w:r>
      <w:r w:rsidRPr="00C3159D">
        <w:rPr>
          <w:rFonts w:ascii="Times New Roman" w:hAnsi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12C78" w:rsidRPr="00AC52BB" w:rsidRDefault="00812C78" w:rsidP="00AE295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12C78" w:rsidRPr="00AE295F" w:rsidRDefault="00812C78" w:rsidP="00AE29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color w:val="00B050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E295F">
        <w:rPr>
          <w:rFonts w:ascii="Times New Roman" w:hAnsi="Times New Roman"/>
          <w:sz w:val="28"/>
          <w:szCs w:val="28"/>
        </w:rPr>
        <w:t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812C78" w:rsidRPr="007A0803" w:rsidRDefault="00812C78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812C78" w:rsidRPr="007A0803" w:rsidRDefault="00812C78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812C78" w:rsidRPr="007A0803" w:rsidRDefault="00812C78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812C78" w:rsidRPr="007A0803" w:rsidRDefault="00812C78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812C78" w:rsidRPr="007A0803" w:rsidRDefault="00812C78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812C78" w:rsidRPr="007A0803" w:rsidRDefault="00812C78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812C78" w:rsidRPr="007A0803" w:rsidRDefault="00812C78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812C78" w:rsidRPr="007A0803" w:rsidRDefault="00812C78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812C78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A2D44"/>
    <w:rsid w:val="00211EAD"/>
    <w:rsid w:val="002B4596"/>
    <w:rsid w:val="00480323"/>
    <w:rsid w:val="00655575"/>
    <w:rsid w:val="007137FB"/>
    <w:rsid w:val="0073379B"/>
    <w:rsid w:val="007A0803"/>
    <w:rsid w:val="00812C78"/>
    <w:rsid w:val="009272A4"/>
    <w:rsid w:val="009C4681"/>
    <w:rsid w:val="00AC52BB"/>
    <w:rsid w:val="00AE295F"/>
    <w:rsid w:val="00C3159D"/>
    <w:rsid w:val="00D87B04"/>
    <w:rsid w:val="00E15B34"/>
    <w:rsid w:val="00F52286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470</Words>
  <Characters>2682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13</cp:revision>
  <dcterms:created xsi:type="dcterms:W3CDTF">2018-11-16T07:51:00Z</dcterms:created>
  <dcterms:modified xsi:type="dcterms:W3CDTF">2018-12-07T11:56:00Z</dcterms:modified>
</cp:coreProperties>
</file>